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4C8A5" w14:textId="77777777" w:rsidR="00F40826" w:rsidRDefault="00F40826" w:rsidP="00F40826">
      <w:r>
        <w:rPr>
          <w:u w:val="single"/>
        </w:rPr>
        <w:t>Robert LEGH</w:t>
      </w:r>
      <w:r>
        <w:t xml:space="preserve">    </w:t>
      </w:r>
      <w:proofErr w:type="gramStart"/>
      <w:r>
        <w:t xml:space="preserve">   (</w:t>
      </w:r>
      <w:proofErr w:type="gramEnd"/>
      <w:r>
        <w:t>d.1415)</w:t>
      </w:r>
    </w:p>
    <w:p w14:paraId="09E26AD7" w14:textId="77777777" w:rsidR="00F40826" w:rsidRDefault="00F40826" w:rsidP="00F40826">
      <w:r>
        <w:t>of Adlington, Cheshire.</w:t>
      </w:r>
    </w:p>
    <w:p w14:paraId="4E296830" w14:textId="77777777" w:rsidR="00F40826" w:rsidRDefault="00F40826" w:rsidP="00F40826"/>
    <w:p w14:paraId="258EC81D" w14:textId="77777777" w:rsidR="00F40826" w:rsidRDefault="00F40826" w:rsidP="00F40826"/>
    <w:p w14:paraId="719FCFBB" w14:textId="77777777" w:rsidR="00F40826" w:rsidRDefault="00F40826" w:rsidP="00F40826">
      <w:r>
        <w:t>16 Oct.1415</w:t>
      </w:r>
      <w:r>
        <w:tab/>
        <w:t>He died on or before this date, whilst on the expedition to France.</w:t>
      </w:r>
    </w:p>
    <w:p w14:paraId="1AF138EA" w14:textId="77777777" w:rsidR="00F40826" w:rsidRDefault="00F40826" w:rsidP="00F40826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332125C7" w14:textId="77777777" w:rsidR="00F40826" w:rsidRDefault="00F40826" w:rsidP="00F40826">
      <w:pPr>
        <w:ind w:left="720" w:firstLine="720"/>
      </w:pPr>
      <w:r>
        <w:t>pub. The Cheshire Community Council, 1971, p.12)</w:t>
      </w:r>
    </w:p>
    <w:p w14:paraId="19B302AF" w14:textId="77777777" w:rsidR="00F40826" w:rsidRDefault="00F40826" w:rsidP="00F40826"/>
    <w:p w14:paraId="037AC0AE" w14:textId="77777777" w:rsidR="00F40826" w:rsidRDefault="00F40826" w:rsidP="00F40826"/>
    <w:p w14:paraId="173E832B" w14:textId="77777777" w:rsidR="00F40826" w:rsidRDefault="00F40826" w:rsidP="00F40826">
      <w:r>
        <w:t>9 October 2022</w:t>
      </w:r>
    </w:p>
    <w:p w14:paraId="107DE3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1450" w14:textId="77777777" w:rsidR="00F40826" w:rsidRDefault="00F40826" w:rsidP="009139A6">
      <w:r>
        <w:separator/>
      </w:r>
    </w:p>
  </w:endnote>
  <w:endnote w:type="continuationSeparator" w:id="0">
    <w:p w14:paraId="1F6AC05F" w14:textId="77777777" w:rsidR="00F40826" w:rsidRDefault="00F408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E7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86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47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DA825" w14:textId="77777777" w:rsidR="00F40826" w:rsidRDefault="00F40826" w:rsidP="009139A6">
      <w:r>
        <w:separator/>
      </w:r>
    </w:p>
  </w:footnote>
  <w:footnote w:type="continuationSeparator" w:id="0">
    <w:p w14:paraId="34B1669A" w14:textId="77777777" w:rsidR="00F40826" w:rsidRDefault="00F408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A9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4D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8BC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82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082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C2F76"/>
  <w15:chartTrackingRefBased/>
  <w15:docId w15:val="{B93122D0-28C6-47FD-B777-9610ABABA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8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2022-11-21T16:18:00Z</dcterms:created>
  <dcterms:modified xsi:type="dcterms:W3CDTF">2022-11-21T16:18:00Z</dcterms:modified>
</cp:coreProperties>
</file>